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07EC9164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</w:t>
      </w:r>
      <w:r w:rsidR="0031280B" w:rsidRPr="00397585">
        <w:rPr>
          <w:b/>
          <w:color w:val="FF5200" w:themeColor="accent2"/>
          <w:sz w:val="36"/>
          <w:szCs w:val="36"/>
        </w:rPr>
        <w:t>názvem „</w:t>
      </w:r>
      <w:r w:rsidR="00397585" w:rsidRPr="00397585">
        <w:rPr>
          <w:b/>
          <w:color w:val="FF5200" w:themeColor="accent2"/>
          <w:sz w:val="36"/>
          <w:szCs w:val="36"/>
        </w:rPr>
        <w:t xml:space="preserve">Provozní tiskopisy </w:t>
      </w:r>
      <w:proofErr w:type="gramStart"/>
      <w:r w:rsidR="00397585" w:rsidRPr="00397585">
        <w:rPr>
          <w:b/>
          <w:color w:val="FF5200" w:themeColor="accent2"/>
          <w:sz w:val="36"/>
          <w:szCs w:val="36"/>
        </w:rPr>
        <w:t>2026 - 2028</w:t>
      </w:r>
      <w:proofErr w:type="gramEnd"/>
      <w:r w:rsidR="0031280B" w:rsidRPr="00397585">
        <w:rPr>
          <w:b/>
          <w:color w:val="FF5200" w:themeColor="accent2"/>
          <w:sz w:val="36"/>
          <w:szCs w:val="36"/>
        </w:rPr>
        <w:t>“</w:t>
      </w:r>
      <w:r w:rsidR="000128D4" w:rsidRPr="00397585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39758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397585" w:rsidRPr="0039758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147404/2026-SŽ-GŘ-O25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10A90CC6" w14:textId="697D4583" w:rsidR="00A02BC3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9243733" w:history="1">
            <w:r w:rsidR="00A02BC3" w:rsidRPr="00844391">
              <w:rPr>
                <w:rStyle w:val="Hypertextovodkaz"/>
                <w:noProof/>
              </w:rPr>
              <w:t>Kapitola 1.</w:t>
            </w:r>
            <w:r w:rsidR="00A02BC3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A02BC3" w:rsidRPr="00844391">
              <w:rPr>
                <w:rStyle w:val="Hypertextovodkaz"/>
                <w:noProof/>
              </w:rPr>
              <w:t>Základní údaje k nabídce</w:t>
            </w:r>
            <w:r w:rsidR="00A02BC3">
              <w:rPr>
                <w:noProof/>
                <w:webHidden/>
              </w:rPr>
              <w:tab/>
            </w:r>
            <w:r w:rsidR="00A02BC3">
              <w:rPr>
                <w:noProof/>
                <w:webHidden/>
              </w:rPr>
              <w:fldChar w:fldCharType="begin"/>
            </w:r>
            <w:r w:rsidR="00A02BC3">
              <w:rPr>
                <w:noProof/>
                <w:webHidden/>
              </w:rPr>
              <w:instrText xml:space="preserve"> PAGEREF _Toc239243733 \h </w:instrText>
            </w:r>
            <w:r w:rsidR="00A02BC3">
              <w:rPr>
                <w:noProof/>
                <w:webHidden/>
              </w:rPr>
            </w:r>
            <w:r w:rsidR="00A02BC3">
              <w:rPr>
                <w:noProof/>
                <w:webHidden/>
              </w:rPr>
              <w:fldChar w:fldCharType="separate"/>
            </w:r>
            <w:r w:rsidR="00A02BC3">
              <w:rPr>
                <w:noProof/>
                <w:webHidden/>
              </w:rPr>
              <w:t>2</w:t>
            </w:r>
            <w:r w:rsidR="00A02BC3">
              <w:rPr>
                <w:noProof/>
                <w:webHidden/>
              </w:rPr>
              <w:fldChar w:fldCharType="end"/>
            </w:r>
          </w:hyperlink>
        </w:p>
        <w:p w14:paraId="405BB304" w14:textId="151BAB3F" w:rsidR="00A02BC3" w:rsidRDefault="00A02BC3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9243734" w:history="1">
            <w:r w:rsidRPr="00844391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44391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_Toc239243734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EF64F1" w14:textId="4EFD8966" w:rsidR="00A02BC3" w:rsidRDefault="00A02BC3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9243735" w:history="1">
            <w:r w:rsidRPr="00844391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44391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_Toc239243735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0025C7" w14:textId="0C0229DC" w:rsidR="00A02BC3" w:rsidRDefault="00A02BC3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9243736" w:history="1">
            <w:r w:rsidRPr="00844391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44391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_Toc239243736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B60DEC" w14:textId="5D18413A" w:rsidR="00A02BC3" w:rsidRDefault="00A02BC3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9243737" w:history="1">
            <w:r w:rsidRPr="00844391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44391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_Toc239243737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40ED48" w14:textId="276F3A50" w:rsidR="00A02BC3" w:rsidRDefault="00A02BC3" w:rsidP="00A02BC3">
          <w:pPr>
            <w:pStyle w:val="Obsah2"/>
            <w:ind w:left="1320" w:hanging="1140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9243738" w:history="1">
            <w:r w:rsidRPr="00844391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44391">
              <w:rPr>
                <w:rStyle w:val="Hypertextovodkaz"/>
                <w:noProof/>
              </w:rPr>
              <w:t>Čestné</w:t>
            </w:r>
            <w:r w:rsidRPr="00844391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_Toc239243738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DB8EC3" w14:textId="7ADB11B6" w:rsidR="00A02BC3" w:rsidRDefault="00A02BC3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9243739" w:history="1">
            <w:r w:rsidRPr="00844391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44391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_Toc239243739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6100C41A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9243733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22E4DAE0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</w:t>
      </w:r>
      <w:r w:rsidR="004C76E9" w:rsidRPr="006F79B2">
        <w:t xml:space="preserve">jako </w:t>
      </w:r>
      <w:r w:rsidR="000128D4" w:rsidRPr="006F79B2">
        <w:rPr>
          <w:rFonts w:eastAsia="Times New Roman" w:cs="Times New Roman"/>
          <w:lang w:eastAsia="cs-CZ"/>
        </w:rPr>
        <w:t>podlimitní sektorovou veřejnou zakázku</w:t>
      </w:r>
      <w:r>
        <w:t xml:space="preserve">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4A0253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4A0253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9243734"/>
      <w:r>
        <w:lastRenderedPageBreak/>
        <w:t>Ceník</w:t>
      </w:r>
      <w:bookmarkEnd w:id="1"/>
    </w:p>
    <w:p w14:paraId="3E5E9B0F" w14:textId="3FAC3A18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</w:t>
      </w:r>
      <w:r w:rsidR="006B79F5" w:rsidRPr="001E5771">
        <w:rPr>
          <w:rStyle w:val="Siln"/>
          <w:b w:val="0"/>
          <w:bCs w:val="0"/>
        </w:rPr>
        <w:t>příloha č. 2 Výzvy k podání nabídky (</w:t>
      </w:r>
      <w:r w:rsidR="006B79F5" w:rsidRPr="001E5771">
        <w:rPr>
          <w:rStyle w:val="Siln"/>
          <w:b w:val="0"/>
          <w:bCs w:val="0"/>
          <w:i/>
          <w:iCs/>
        </w:rPr>
        <w:t>budoucí příloha č. 3 Závazného vzoru rámcové dohody</w:t>
      </w:r>
      <w:r w:rsidR="006B79F5" w:rsidRPr="001E5771">
        <w:rPr>
          <w:rStyle w:val="Siln"/>
          <w:b w:val="0"/>
          <w:bCs w:val="0"/>
        </w:rPr>
        <w:t>)</w:t>
      </w:r>
      <w:r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9243735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9243736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9243737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9243738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6" w:name="_Toc239243739"/>
      <w:r w:rsidRPr="00E85D44">
        <w:t>Čestné prohlášení o splnění technické kvalifikace</w:t>
      </w:r>
      <w:bookmarkEnd w:id="6"/>
    </w:p>
    <w:p w14:paraId="71002640" w14:textId="1A5AA1B0" w:rsidR="00E85D44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>nabídku, tímto</w:t>
      </w:r>
      <w:r w:rsidR="00E85D44">
        <w:rPr>
          <w:lang w:eastAsia="cs-CZ"/>
        </w:rPr>
        <w:t xml:space="preserve"> čestně prohlašuje, že za poslední 3 roky před zahájením </w:t>
      </w:r>
      <w:r w:rsidR="00A63D48">
        <w:rPr>
          <w:lang w:eastAsia="cs-CZ"/>
        </w:rPr>
        <w:t xml:space="preserve">výběrového </w:t>
      </w:r>
      <w:r w:rsidR="00E85D44">
        <w:rPr>
          <w:lang w:eastAsia="cs-CZ"/>
        </w:rPr>
        <w:t xml:space="preserve">řízení poskytoval alespoň </w:t>
      </w:r>
      <w:r w:rsidR="00257EFC" w:rsidRPr="004616B6">
        <w:rPr>
          <w:lang w:eastAsia="cs-CZ"/>
        </w:rPr>
        <w:t>3 významné dodávky definovan</w:t>
      </w:r>
      <w:r w:rsidR="00257EFC">
        <w:rPr>
          <w:lang w:eastAsia="cs-CZ"/>
        </w:rPr>
        <w:t>é</w:t>
      </w:r>
      <w:r w:rsidR="00257EFC" w:rsidRPr="004616B6">
        <w:rPr>
          <w:lang w:eastAsia="cs-CZ"/>
        </w:rPr>
        <w:t xml:space="preserve"> v čl. 9.5 Výzvy k podání nabídky za každou</w:t>
      </w:r>
      <w:r w:rsidR="00257EFC">
        <w:rPr>
          <w:lang w:eastAsia="cs-CZ"/>
        </w:rPr>
        <w:t xml:space="preserve"> v</w:t>
      </w:r>
      <w:r w:rsidR="00257EFC" w:rsidRPr="004616B6">
        <w:rPr>
          <w:lang w:eastAsia="cs-CZ"/>
        </w:rPr>
        <w:t xml:space="preserve"> hodnotě</w:t>
      </w:r>
      <w:r w:rsidR="00257EFC">
        <w:rPr>
          <w:lang w:eastAsia="cs-CZ"/>
        </w:rPr>
        <w:t xml:space="preserve"> minimálně </w:t>
      </w:r>
      <w:proofErr w:type="gramStart"/>
      <w:r w:rsidR="00257EFC">
        <w:rPr>
          <w:lang w:eastAsia="cs-CZ"/>
        </w:rPr>
        <w:t>300.000,-</w:t>
      </w:r>
      <w:proofErr w:type="gramEnd"/>
      <w:r w:rsidR="00257EFC">
        <w:rPr>
          <w:lang w:eastAsia="cs-CZ"/>
        </w:rPr>
        <w:t xml:space="preserve"> </w:t>
      </w:r>
      <w:r w:rsidR="00E85D44">
        <w:rPr>
          <w:lang w:eastAsia="cs-CZ"/>
        </w:rPr>
        <w:t>Kč bez DPH.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 služby či dodávky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588C3189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5F3F831D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dodávky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0515BA4B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dodávky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471B29" w:rsidRDefault="00E85D44" w:rsidP="00A327CB">
            <w:pPr>
              <w:suppressAutoHyphens/>
              <w:spacing w:line="216" w:lineRule="auto"/>
              <w:rPr>
                <w:rStyle w:val="Siln"/>
              </w:rPr>
            </w:pPr>
            <w:r w:rsidRPr="00471B29">
              <w:rPr>
                <w:rStyle w:val="Siln"/>
              </w:rPr>
              <w:t xml:space="preserve">Doba realizace </w:t>
            </w:r>
          </w:p>
          <w:p w14:paraId="566D756C" w14:textId="2815B7BD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v rámci 3 kalendářních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E85D44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855A07" w14:paraId="1241AD22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8158D" w14:textId="77777777" w:rsidR="00855A07" w:rsidRDefault="00855A07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F8C41" w14:textId="77777777" w:rsidR="00855A07" w:rsidRDefault="00855A07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45EC5" w14:textId="77777777" w:rsidR="00855A07" w:rsidRDefault="00855A07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49E81" w14:textId="77777777" w:rsidR="00855A07" w:rsidRDefault="00855A07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855A0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3C034A7C" w14:textId="77777777" w:rsidR="00A02BC3" w:rsidRDefault="00A02BC3" w:rsidP="00A02BC3">
      <w:pPr>
        <w:rPr>
          <w:rFonts w:eastAsia="Times New Roman" w:cs="Times New Roman"/>
          <w:lang w:eastAsia="cs-CZ"/>
        </w:rPr>
      </w:pPr>
    </w:p>
    <w:p w14:paraId="63D9D27A" w14:textId="77777777" w:rsidR="00A02BC3" w:rsidRDefault="00A02BC3" w:rsidP="00A02BC3">
      <w:pPr>
        <w:rPr>
          <w:rFonts w:eastAsia="Times New Roman" w:cs="Times New Roman"/>
          <w:lang w:eastAsia="cs-CZ"/>
        </w:rPr>
      </w:pPr>
    </w:p>
    <w:p w14:paraId="7C49C6DA" w14:textId="77777777" w:rsidR="00A02BC3" w:rsidRDefault="00A02BC3" w:rsidP="00A02BC3">
      <w:pPr>
        <w:rPr>
          <w:rFonts w:eastAsia="Times New Roman" w:cs="Times New Roman"/>
          <w:lang w:eastAsia="cs-CZ"/>
        </w:rPr>
      </w:pPr>
    </w:p>
    <w:p w14:paraId="07584504" w14:textId="77777777" w:rsidR="00A02BC3" w:rsidRDefault="00A02BC3" w:rsidP="00A02BC3">
      <w:pPr>
        <w:rPr>
          <w:rFonts w:eastAsia="Times New Roman" w:cs="Times New Roman"/>
          <w:lang w:eastAsia="cs-CZ"/>
        </w:rPr>
      </w:pPr>
    </w:p>
    <w:p w14:paraId="5152F33B" w14:textId="77777777" w:rsidR="00A02BC3" w:rsidRDefault="00A02BC3" w:rsidP="00A02BC3">
      <w:pPr>
        <w:rPr>
          <w:rFonts w:eastAsia="Times New Roman" w:cs="Times New Roman"/>
          <w:lang w:eastAsia="cs-CZ"/>
        </w:rPr>
      </w:pPr>
    </w:p>
    <w:p w14:paraId="0D08DB27" w14:textId="77777777" w:rsidR="00A02BC3" w:rsidRDefault="00A02BC3" w:rsidP="00A02BC3">
      <w:pPr>
        <w:rPr>
          <w:rFonts w:eastAsia="Times New Roman" w:cs="Times New Roman"/>
          <w:lang w:eastAsia="cs-CZ"/>
        </w:rPr>
      </w:pPr>
    </w:p>
    <w:p w14:paraId="5A161568" w14:textId="77777777" w:rsidR="00A02BC3" w:rsidRDefault="00A02BC3" w:rsidP="00A02BC3">
      <w:pPr>
        <w:rPr>
          <w:rFonts w:eastAsia="Times New Roman" w:cs="Times New Roman"/>
          <w:lang w:eastAsia="cs-CZ"/>
        </w:rPr>
      </w:pPr>
    </w:p>
    <w:p w14:paraId="65200383" w14:textId="77777777" w:rsidR="00A02BC3" w:rsidRDefault="00A02BC3" w:rsidP="00A02BC3">
      <w:pPr>
        <w:rPr>
          <w:rFonts w:eastAsia="Times New Roman" w:cs="Times New Roman"/>
          <w:lang w:eastAsia="cs-CZ"/>
        </w:rPr>
      </w:pPr>
    </w:p>
    <w:p w14:paraId="0B34B067" w14:textId="1C402D8C" w:rsidR="002126E7" w:rsidRPr="00A02BC3" w:rsidRDefault="002126E7" w:rsidP="00A02BC3">
      <w:pPr>
        <w:rPr>
          <w:rFonts w:eastAsia="Times New Roman" w:cs="Times New Roman"/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B9EB8" w14:textId="77777777" w:rsidR="004A0253" w:rsidRDefault="004A0253" w:rsidP="00962258">
      <w:pPr>
        <w:spacing w:after="0" w:line="240" w:lineRule="auto"/>
      </w:pPr>
      <w:r>
        <w:separator/>
      </w:r>
    </w:p>
  </w:endnote>
  <w:endnote w:type="continuationSeparator" w:id="0">
    <w:p w14:paraId="23303F77" w14:textId="77777777" w:rsidR="004A0253" w:rsidRDefault="004A025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5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2864B" w14:textId="77777777" w:rsidR="004A0253" w:rsidRDefault="004A0253" w:rsidP="00962258">
      <w:pPr>
        <w:spacing w:after="0" w:line="240" w:lineRule="auto"/>
      </w:pPr>
      <w:r>
        <w:separator/>
      </w:r>
    </w:p>
  </w:footnote>
  <w:footnote w:type="continuationSeparator" w:id="0">
    <w:p w14:paraId="7C3E9D42" w14:textId="77777777" w:rsidR="004A0253" w:rsidRDefault="004A0253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58244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57EFC"/>
    <w:rsid w:val="0027438E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97585"/>
    <w:rsid w:val="003B596F"/>
    <w:rsid w:val="003E2FB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A0253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B79F5"/>
    <w:rsid w:val="006C2F26"/>
    <w:rsid w:val="006D7AFE"/>
    <w:rsid w:val="006E0578"/>
    <w:rsid w:val="006E314D"/>
    <w:rsid w:val="006E5C6C"/>
    <w:rsid w:val="006E73DC"/>
    <w:rsid w:val="006F6395"/>
    <w:rsid w:val="006F79B2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062B"/>
    <w:rsid w:val="00807DD0"/>
    <w:rsid w:val="00835BC5"/>
    <w:rsid w:val="0084684F"/>
    <w:rsid w:val="00855A07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2BC3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D1FC4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EE00DC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242</TotalTime>
  <Pages>8</Pages>
  <Words>1251</Words>
  <Characters>7383</Characters>
  <Application>Microsoft Office Word</Application>
  <DocSecurity>0</DocSecurity>
  <Lines>61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Půlpán Jiří</cp:lastModifiedBy>
  <cp:revision>43</cp:revision>
  <cp:lastPrinted>2023-10-05T09:40:00Z</cp:lastPrinted>
  <dcterms:created xsi:type="dcterms:W3CDTF">2023-08-21T11:49:00Z</dcterms:created>
  <dcterms:modified xsi:type="dcterms:W3CDTF">2026-09-02T10:15:00Z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